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17AF55AC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E657C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93351" w:rsidRPr="00E93351">
        <w:rPr>
          <w:b/>
          <w:noProof/>
          <w:sz w:val="24"/>
        </w:rPr>
        <w:t>S5-24155</w:t>
      </w:r>
      <w:r w:rsidR="00E93351">
        <w:rPr>
          <w:b/>
          <w:noProof/>
          <w:sz w:val="24"/>
        </w:rPr>
        <w:t>2</w:t>
      </w:r>
    </w:p>
    <w:p w14:paraId="7DE93618" w14:textId="3C766334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E657C" w:rsidRPr="00FE657C">
        <w:rPr>
          <w:vertAlign w:val="superscript"/>
        </w:rPr>
        <w:t>th</w:t>
      </w:r>
      <w:proofErr w:type="spellEnd"/>
      <w:r w:rsidR="00FE657C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A025B42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93351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341AB70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966AF6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66AF6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4BDF430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966AF6">
              <w:rPr>
                <w:noProof/>
              </w:rPr>
              <w:t>3</w:t>
            </w:r>
            <w:r w:rsidRPr="00C7103B">
              <w:rPr>
                <w:noProof/>
              </w:rPr>
              <w:t xml:space="preserve"> </w:t>
            </w:r>
            <w:r w:rsidR="00C54232" w:rsidRPr="00C54232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20DAA74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3351">
                <w:t xml:space="preserve"> </w:t>
              </w:r>
              <w:r w:rsidR="00E93351" w:rsidRPr="00E93351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4B4677C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581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339DB623" w:rsidR="003D0A48" w:rsidRDefault="00D9441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A09E65A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966AF6">
                <w:rPr>
                  <w:noProof/>
                </w:rPr>
                <w:t>3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B0477" w14:textId="058771EC" w:rsidR="00C85037" w:rsidRDefault="00C85037" w:rsidP="00C85037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3D3CB2">
              <w:t>0</w:t>
            </w:r>
            <w:r>
              <w:t>2 this rule is not followed.</w:t>
            </w:r>
          </w:p>
          <w:p w14:paraId="31A12624" w14:textId="5BF72EFB" w:rsidR="00A2064B" w:rsidRPr="004D6A33" w:rsidRDefault="00C85037" w:rsidP="00C85037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ED6CB5C" w14:textId="77777777" w:rsidR="00C12A87" w:rsidRDefault="00C12A87" w:rsidP="00C12A87">
      <w:bookmarkStart w:id="4" w:name="_Hlk161920171"/>
      <w:bookmarkEnd w:id="0"/>
      <w:bookmarkEnd w:id="3"/>
    </w:p>
    <w:bookmarkEnd w:id="4"/>
    <w:p w14:paraId="2DCEA379" w14:textId="77777777" w:rsidR="009B4F91" w:rsidRDefault="009B4F91" w:rsidP="009B4F91"/>
    <w:p w14:paraId="5C7A3343" w14:textId="77777777" w:rsidR="001E581C" w:rsidRDefault="001E581C" w:rsidP="001E581C">
      <w:pPr>
        <w:pStyle w:val="Heading3"/>
      </w:pPr>
      <w:bookmarkStart w:id="5" w:name="_Toc406430984"/>
      <w:r>
        <w:lastRenderedPageBreak/>
        <w:t>4.4.1</w:t>
      </w:r>
      <w:r>
        <w:tab/>
        <w:t>Attribute properties</w:t>
      </w:r>
      <w:bookmarkEnd w:id="5"/>
    </w:p>
    <w:p w14:paraId="570D8075" w14:textId="77777777" w:rsidR="001E581C" w:rsidRDefault="001E581C" w:rsidP="001E581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C05F0A8" w14:textId="77777777" w:rsidR="001E581C" w:rsidRDefault="001E581C" w:rsidP="001E581C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1E581C" w14:paraId="28343006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4AEE22F0" w14:textId="77777777" w:rsidR="001E581C" w:rsidRDefault="001E581C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CBF3D16" w14:textId="77777777" w:rsidR="001E581C" w:rsidRDefault="001E581C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375" w:type="dxa"/>
            <w:shd w:val="clear" w:color="auto" w:fill="D9D9D9"/>
            <w:vAlign w:val="center"/>
          </w:tcPr>
          <w:p w14:paraId="3F973E0C" w14:textId="77777777" w:rsidR="001E581C" w:rsidRDefault="001E581C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333520" w14:paraId="7291934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5230B9A" w14:textId="637BB7F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32" w:type="dxa"/>
            <w:vAlign w:val="center"/>
          </w:tcPr>
          <w:p w14:paraId="4CAD959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3A51E30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7280784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5027A873" w14:textId="459461F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: </w:t>
            </w:r>
            <w:proofErr w:type="gramStart"/>
            <w:r>
              <w:rPr>
                <w:sz w:val="16"/>
                <w:szCs w:val="16"/>
                <w:lang w:eastAsia="zh-CN"/>
              </w:rPr>
              <w:t>0..</w:t>
            </w:r>
            <w:proofErr w:type="gramEnd"/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375" w:type="dxa"/>
          </w:tcPr>
          <w:p w14:paraId="363786C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0B3B688D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0126A94A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43393AF9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5983A0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55B096AF" w14:textId="3BF7D0A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333520" w14:paraId="4B80D33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CC3DF2" w14:textId="49095BE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32" w:type="dxa"/>
            <w:vAlign w:val="center"/>
          </w:tcPr>
          <w:p w14:paraId="2B68DF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7160BCC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0E91E5B" w14:textId="273737E6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909AC4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322CEB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96077A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6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24DA23C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F9C0773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916672B" w14:textId="7FD6A569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7E4F82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8346CE1" w14:textId="14A43A45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32" w:type="dxa"/>
            <w:vAlign w:val="center"/>
          </w:tcPr>
          <w:p w14:paraId="168F1FE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0BC6BC9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18D5CCBB" w14:textId="623E2C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69C815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02D9B6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0AFAD1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8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9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3E9009B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6D0D04D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B88576" w14:textId="03D3DD4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157D17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0FD1FE" w14:textId="6DBAC19A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32" w:type="dxa"/>
            <w:vAlign w:val="center"/>
          </w:tcPr>
          <w:p w14:paraId="594FD00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65ECB92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543BE7C" w14:textId="45878C0B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1A50A1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38131A1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1E59D17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0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1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6C4C1B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548E91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5E365A" w14:textId="09220B9E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7E3F53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10BB9F7" w14:textId="35A9402E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32" w:type="dxa"/>
            <w:vAlign w:val="center"/>
          </w:tcPr>
          <w:p w14:paraId="34BF433E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28836B5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4C1C58DB" w14:textId="54B94C2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61E3560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9677E57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66B3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2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3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0EDA1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9D2402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9A3B5C" w14:textId="21F5270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52CB35A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3F421831" w14:textId="20FB410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32" w:type="dxa"/>
            <w:vAlign w:val="center"/>
          </w:tcPr>
          <w:p w14:paraId="5E67881F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44DE034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0F0A80" w14:textId="1430717E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D8DF8A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60489D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3729261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0A64B0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698C76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8FED201" w14:textId="6E275472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6EB4B1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8D6E1FF" w14:textId="1592DB5A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32" w:type="dxa"/>
            <w:vAlign w:val="center"/>
          </w:tcPr>
          <w:p w14:paraId="186044E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403FF3DC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2B804C0C" w14:textId="707B239F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1C54A853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6CA28ED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49115D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4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5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CFEC76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533563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12B0E26E" w14:textId="3D7E3EA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B74541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BAC5C84" w14:textId="4621EF3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32" w:type="dxa"/>
            <w:vAlign w:val="center"/>
          </w:tcPr>
          <w:p w14:paraId="6D0A614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d= Mobile Country Codes (MCC)|| Mobile Network </w:t>
            </w:r>
            <w:proofErr w:type="gramStart"/>
            <w:r>
              <w:rPr>
                <w:sz w:val="16"/>
                <w:szCs w:val="16"/>
              </w:rPr>
              <w:t>Codes(</w:t>
            </w:r>
            <w:proofErr w:type="gramEnd"/>
            <w:r>
              <w:rPr>
                <w:sz w:val="16"/>
                <w:szCs w:val="16"/>
              </w:rPr>
              <w:t>MNC) (Ref. 3GPP TS 23.003[12])</w:t>
            </w:r>
          </w:p>
          <w:p w14:paraId="42434B2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AA7910E" w14:textId="77777777" w:rsidR="00333520" w:rsidRDefault="00333520" w:rsidP="0033352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7974972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</w:t>
            </w:r>
            <w:proofErr w:type="gramStart"/>
            <w:r>
              <w:rPr>
                <w:sz w:val="16"/>
                <w:szCs w:val="16"/>
              </w:rPr>
              <w:t>and also</w:t>
            </w:r>
            <w:proofErr w:type="gramEnd"/>
            <w:r>
              <w:rPr>
                <w:sz w:val="16"/>
                <w:szCs w:val="16"/>
              </w:rPr>
              <w:t xml:space="preserve"> the changing rate.</w:t>
            </w:r>
          </w:p>
          <w:p w14:paraId="08D7C7E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08609CB" w14:textId="591CB1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375" w:type="dxa"/>
            <w:vAlign w:val="center"/>
          </w:tcPr>
          <w:p w14:paraId="3DFFC42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1814A532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proofErr w:type="gramStart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</w:t>
            </w:r>
            <w:proofErr w:type="gramEnd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*</w:t>
            </w:r>
          </w:p>
          <w:p w14:paraId="6B123C43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6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7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359ED30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29124A3F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3DB72E26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A070C6C" w14:textId="37724AC9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333520" w14:paraId="25B16A4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9D8EE" w14:textId="0FF446A5" w:rsidR="00333520" w:rsidRDefault="00333520" w:rsidP="00333520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32" w:type="dxa"/>
            <w:vAlign w:val="center"/>
          </w:tcPr>
          <w:p w14:paraId="2946D7F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1DD82F7F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09A2CBE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4575B35D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4F6ECB14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3BD4FE5C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75" w:type="dxa"/>
            <w:vAlign w:val="center"/>
          </w:tcPr>
          <w:p w14:paraId="752EF672" w14:textId="39E89986" w:rsidR="00333520" w:rsidRDefault="00333520" w:rsidP="00333520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333520" w14:paraId="263EA4D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245F663" w14:textId="6AE1DE96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32" w:type="dxa"/>
            <w:vAlign w:val="center"/>
          </w:tcPr>
          <w:p w14:paraId="093EC02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475F01D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887BC0C" w14:textId="22D79018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30008280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9B310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B4D32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8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9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E15517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2E2207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D00E42E" w14:textId="3804227D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2192A3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C465D6A" w14:textId="50168AF3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32" w:type="dxa"/>
            <w:vAlign w:val="center"/>
          </w:tcPr>
          <w:p w14:paraId="49D6C53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4F58F2FF" w14:textId="77777777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2B1A450D" w14:textId="226F11EE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0A5CE61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8F2E69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0985864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0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1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627D0D9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27F0B6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EE48AE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0A98327" w14:textId="70B20474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75597ED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A75388E" w14:textId="6500C070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32" w:type="dxa"/>
            <w:vAlign w:val="center"/>
          </w:tcPr>
          <w:p w14:paraId="7A9D34CB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SGSN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7BFF3DAA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4C24F898" w14:textId="09ED8E95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593584A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2EACF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1AAD952F" w14:textId="64156C53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040FAD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7E346D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A63C06" w14:textId="5520BBC8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EDE649E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05638441" w14:textId="77777777" w:rsidR="001E581C" w:rsidRDefault="001E581C" w:rsidP="001E581C">
            <w:pPr>
              <w:pStyle w:val="TAH"/>
            </w:pPr>
            <w:r>
              <w:t>Attribute related to role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5D56131" w14:textId="77777777" w:rsidR="001E581C" w:rsidRDefault="001E581C" w:rsidP="001E581C">
            <w:pPr>
              <w:pStyle w:val="TAH"/>
            </w:pPr>
          </w:p>
        </w:tc>
        <w:tc>
          <w:tcPr>
            <w:tcW w:w="2375" w:type="dxa"/>
            <w:shd w:val="clear" w:color="auto" w:fill="D9D9D9"/>
            <w:vAlign w:val="center"/>
          </w:tcPr>
          <w:p w14:paraId="75FE7BC0" w14:textId="77777777" w:rsidR="001E581C" w:rsidRDefault="001E581C" w:rsidP="001E581C">
            <w:pPr>
              <w:pStyle w:val="TAH"/>
            </w:pPr>
          </w:p>
        </w:tc>
      </w:tr>
      <w:tr w:rsidR="00E910B9" w14:paraId="6E4C452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4C6E294" w14:textId="23ED8FBB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32" w:type="dxa"/>
          </w:tcPr>
          <w:p w14:paraId="6BAFBB05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4FA690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4406191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09548A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C0EC6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DD3987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798DA5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2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3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A08E6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292128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D311054" w14:textId="48DCF193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1BBAAA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F05AC73" w14:textId="4D88C644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32" w:type="dxa"/>
          </w:tcPr>
          <w:p w14:paraId="132AF52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0C63F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064B3E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6080218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448E693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67410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2360EB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EDF81A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7D07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E00048E" w14:textId="2A8490C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7A498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8DC3D1" w14:textId="45034993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32" w:type="dxa"/>
          </w:tcPr>
          <w:p w14:paraId="2A2A5EE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68776DF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05E810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5D24FC2D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AF981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0E136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1AE9C96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6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7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5DF49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8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9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2084E3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4912D0F" w14:textId="03AD9DA1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AF798C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E6398E9" w14:textId="4942472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32" w:type="dxa"/>
          </w:tcPr>
          <w:p w14:paraId="0EB0879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54DD52A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5F7800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9A3EE68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03DB7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AA252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033329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72796C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1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4D124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3C440D2" w14:textId="36655C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AFBED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ADA226" w14:textId="188CCA5D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32" w:type="dxa"/>
          </w:tcPr>
          <w:p w14:paraId="6C3C01A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518B33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2FA04AE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2D9BC3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F012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B11C0C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31E114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2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3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38988F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E5934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5F2DA5C" w14:textId="7F437E29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45A9608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139C3AF" w14:textId="53B7017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32" w:type="dxa"/>
          </w:tcPr>
          <w:p w14:paraId="2EC01CE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22A31D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AD862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7DE52E1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0AF70AD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26879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C66C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59FBCE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C1ED73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587CBFD" w14:textId="2634198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73000E6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DE82C87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32" w:type="dxa"/>
          </w:tcPr>
          <w:p w14:paraId="1F00ED9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01A79CB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632D5D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741908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82489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CCE95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3C5AE8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7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69C786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9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BC30B0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8EDB9DD" w14:textId="448B4464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7D5413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4356B52" w14:textId="54DD4E4E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32" w:type="dxa"/>
          </w:tcPr>
          <w:p w14:paraId="4911ED3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FC6198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DCDC22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DA7D3B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51E7E2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DDB87A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EEC19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785AE1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E74D2A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A931690" w14:textId="02C2BEF2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6FE88F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B33CFF1" w14:textId="4E90D0CA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32" w:type="dxa"/>
          </w:tcPr>
          <w:p w14:paraId="24A6C421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CBEEB4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3559D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5FBF7B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189505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BDC58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F48034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0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1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58B1600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2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3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7BCD1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F547AFA" w14:textId="11B3166E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042CBC8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DD90B6C" w14:textId="31D4032F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32" w:type="dxa"/>
          </w:tcPr>
          <w:p w14:paraId="2D8AF3D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6B89FA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3D16D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9F3D65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34394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94035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3516FD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3D0E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5F850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E1E1C34" w14:textId="7E801D8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B08AC5D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3484A86" w14:textId="508C42E2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32" w:type="dxa"/>
          </w:tcPr>
          <w:p w14:paraId="2FEECAB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6E4B16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E7719E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261F56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CAF131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37C0F2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495E350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4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5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25B3B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7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6C9A0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DEBB7" w14:textId="2C5E9008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20B426E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C9404D" w14:textId="2C62029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32" w:type="dxa"/>
          </w:tcPr>
          <w:p w14:paraId="470A2F4D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CC56BA5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CBF8E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154350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B899DD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978E6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E2F621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AD3D3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62847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266EFD4" w14:textId="7D80A5EA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B7C0F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002218" w14:textId="7CE33F65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32" w:type="dxa"/>
          </w:tcPr>
          <w:p w14:paraId="3503EE4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D97C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1C8DF31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28FCC7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B1A97D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64062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6F15A6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9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2C9E131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0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1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501A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B05E055" w14:textId="6723C6F5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F613AC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160B860" w14:textId="0639002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32" w:type="dxa"/>
          </w:tcPr>
          <w:p w14:paraId="53C8164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E0ADB5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18E3C2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93FA27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AA6FE8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7F797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C632D1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3C565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D9AE9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E0B379C" w14:textId="280B47B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86794B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017EB35" w14:textId="74E1140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32" w:type="dxa"/>
          </w:tcPr>
          <w:p w14:paraId="79CAE9A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873591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C2E30C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9ED68A0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7EA31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E85D3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5EFC8A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2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3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94919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4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5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47251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030BA4B" w14:textId="50A340BD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EBDDD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0A5D6" w14:textId="1AFB6D9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3AA7FFD7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A0EA79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F40D09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A12F9B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01458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1D5A03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7B712D95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6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7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FEE9CC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8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9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0013B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00509" w14:textId="0A4953F2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6CE9A83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4DC9AF8" w14:textId="463A104F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32" w:type="dxa"/>
          </w:tcPr>
          <w:p w14:paraId="3C90868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85F57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126727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E038E5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0395F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29E340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A3EA2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FF087F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99C29F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7C648F4" w14:textId="570243B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2720260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E6E4DA" w14:textId="0E8812E3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1549354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48DC21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D5B589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79CAFB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DE8D29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7E4B1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B6D9A4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3B5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D144C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8790E24" w14:textId="1ED6EAD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A85A7A0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75F1E0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32" w:type="dxa"/>
          </w:tcPr>
          <w:p w14:paraId="370EC8D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D3B5D42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9758A8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D518B2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BD971E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F31FA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3269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BD04B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869C1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E81C8" w14:textId="1C3EDA4F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179D42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47C9A64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5B3BAC1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44FBCB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07C58A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D61406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2EA0ED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847B6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220052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172DA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2A9E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F491364" w14:textId="04203C0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53540DBA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9CD64B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32" w:type="dxa"/>
          </w:tcPr>
          <w:p w14:paraId="479E8EC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8D98779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C2EF27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01994D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966A3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89C45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3D6A2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1D8D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BF624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31B247F" w14:textId="692A1BD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403AC5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9F807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34115F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989A9C3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4265C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B471ECA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98DE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1ADCD1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3A2E49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2970B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D6FFB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93E3F00" w14:textId="261CEF64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3BF7F23B" w14:textId="77777777" w:rsidR="001E581C" w:rsidRDefault="001E581C" w:rsidP="001E581C"/>
    <w:p w14:paraId="2548B8D3" w14:textId="77777777" w:rsidR="001E581C" w:rsidRPr="009A079C" w:rsidRDefault="001E581C" w:rsidP="001E581C">
      <w:pPr>
        <w:rPr>
          <w:lang w:val="en-US" w:eastAsia="zh-CN"/>
        </w:rPr>
      </w:pPr>
    </w:p>
    <w:p w14:paraId="71E72BA0" w14:textId="77777777" w:rsidR="001E581C" w:rsidRPr="00285623" w:rsidRDefault="001E581C" w:rsidP="001E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C818313" w14:textId="77777777" w:rsidR="001E581C" w:rsidRDefault="001E581C" w:rsidP="001E581C"/>
    <w:p w14:paraId="1F8E43C0" w14:textId="77777777" w:rsidR="001E581C" w:rsidRDefault="001E581C" w:rsidP="001E581C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6C8FC" w14:textId="77777777" w:rsidR="00A345C6" w:rsidRDefault="00A345C6">
      <w:r>
        <w:separator/>
      </w:r>
    </w:p>
  </w:endnote>
  <w:endnote w:type="continuationSeparator" w:id="0">
    <w:p w14:paraId="76D77C92" w14:textId="77777777" w:rsidR="00A345C6" w:rsidRDefault="00A3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A510A" w14:textId="77777777" w:rsidR="00A345C6" w:rsidRDefault="00A345C6">
      <w:r>
        <w:separator/>
      </w:r>
    </w:p>
  </w:footnote>
  <w:footnote w:type="continuationSeparator" w:id="0">
    <w:p w14:paraId="71AB24E0" w14:textId="77777777" w:rsidR="00A345C6" w:rsidRDefault="00A3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75F93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581C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33520"/>
    <w:rsid w:val="0034108E"/>
    <w:rsid w:val="003577F9"/>
    <w:rsid w:val="003609EF"/>
    <w:rsid w:val="0036231A"/>
    <w:rsid w:val="00374DD4"/>
    <w:rsid w:val="003A49CB"/>
    <w:rsid w:val="003B1D42"/>
    <w:rsid w:val="003D0A48"/>
    <w:rsid w:val="003D3CB2"/>
    <w:rsid w:val="003E1A36"/>
    <w:rsid w:val="003F38D8"/>
    <w:rsid w:val="003F3C24"/>
    <w:rsid w:val="0040310B"/>
    <w:rsid w:val="00410371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95B86"/>
    <w:rsid w:val="005B58B3"/>
    <w:rsid w:val="005D6EAF"/>
    <w:rsid w:val="005E2C44"/>
    <w:rsid w:val="00600FD5"/>
    <w:rsid w:val="00612D72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43394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05205"/>
    <w:rsid w:val="009148DE"/>
    <w:rsid w:val="00941E30"/>
    <w:rsid w:val="009467AC"/>
    <w:rsid w:val="00966AF6"/>
    <w:rsid w:val="009777D9"/>
    <w:rsid w:val="00985A34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529C"/>
    <w:rsid w:val="009D7DF2"/>
    <w:rsid w:val="009E3297"/>
    <w:rsid w:val="009E6423"/>
    <w:rsid w:val="009F734F"/>
    <w:rsid w:val="00A1069F"/>
    <w:rsid w:val="00A2064B"/>
    <w:rsid w:val="00A246B6"/>
    <w:rsid w:val="00A345C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54232"/>
    <w:rsid w:val="00C61A91"/>
    <w:rsid w:val="00C66BA2"/>
    <w:rsid w:val="00C7103B"/>
    <w:rsid w:val="00C85037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94415"/>
    <w:rsid w:val="00DA048B"/>
    <w:rsid w:val="00DA7293"/>
    <w:rsid w:val="00DD2656"/>
    <w:rsid w:val="00DE34CF"/>
    <w:rsid w:val="00E054E2"/>
    <w:rsid w:val="00E13F3D"/>
    <w:rsid w:val="00E23090"/>
    <w:rsid w:val="00E27FCC"/>
    <w:rsid w:val="00E34898"/>
    <w:rsid w:val="00E368AD"/>
    <w:rsid w:val="00E910B9"/>
    <w:rsid w:val="00E93351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37601"/>
    <w:rsid w:val="00F433F0"/>
    <w:rsid w:val="00F53069"/>
    <w:rsid w:val="00FB6386"/>
    <w:rsid w:val="00FC1AB0"/>
    <w:rsid w:val="00FC77EF"/>
    <w:rsid w:val="00FD7642"/>
    <w:rsid w:val="00FE5815"/>
    <w:rsid w:val="00FE657C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1594</Words>
  <Characters>9088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8</cp:revision>
  <cp:lastPrinted>1899-12-31T23:00:00Z</cp:lastPrinted>
  <dcterms:created xsi:type="dcterms:W3CDTF">2024-03-25T15:23:00Z</dcterms:created>
  <dcterms:modified xsi:type="dcterms:W3CDTF">2024-04-06T16:31:00Z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